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C982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William KYRKEBY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6114B3A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407FE974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62BEAE0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DDE3DC8" w14:textId="77777777" w:rsidR="00633353" w:rsidRDefault="00633353" w:rsidP="00633353">
      <w:pPr>
        <w:pStyle w:val="NoSpacing"/>
        <w:ind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</w:r>
      <w:r w:rsidRPr="00065994">
        <w:rPr>
          <w:rFonts w:cs="Times New Roman"/>
          <w:color w:val="282B30"/>
          <w:szCs w:val="24"/>
          <w:shd w:val="clear" w:color="auto" w:fill="FFFFFF"/>
        </w:rPr>
        <w:t xml:space="preserve">He served in France under the command of </w:t>
      </w:r>
      <w:r>
        <w:rPr>
          <w:rFonts w:cs="Times New Roman"/>
          <w:color w:val="282B30"/>
          <w:szCs w:val="24"/>
          <w:shd w:val="clear" w:color="auto" w:fill="FFFFFF"/>
        </w:rPr>
        <w:t>Richard Beauchamp, Lord</w:t>
      </w:r>
    </w:p>
    <w:p w14:paraId="31F51A84" w14:textId="77777777" w:rsidR="00633353" w:rsidRPr="00065994" w:rsidRDefault="00633353" w:rsidP="0063335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proofErr w:type="spellStart"/>
      <w:r>
        <w:rPr>
          <w:rFonts w:cs="Times New Roman"/>
          <w:color w:val="282B30"/>
          <w:szCs w:val="24"/>
          <w:shd w:val="clear" w:color="auto" w:fill="FFFFFF"/>
        </w:rPr>
        <w:t>Bergavenny</w:t>
      </w:r>
      <w:proofErr w:type="spellEnd"/>
      <w:r w:rsidRPr="00065994">
        <w:rPr>
          <w:rFonts w:cs="Times New Roman"/>
          <w:color w:val="282B30"/>
          <w:szCs w:val="24"/>
          <w:shd w:val="clear" w:color="auto" w:fill="FFFFFF"/>
        </w:rPr>
        <w:t>(q.v.).</w:t>
      </w:r>
    </w:p>
    <w:p w14:paraId="23071345" w14:textId="77777777" w:rsidR="00633353" w:rsidRPr="00065994" w:rsidRDefault="00633353" w:rsidP="0063335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5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17B0552" w14:textId="77777777" w:rsidR="00633353" w:rsidRDefault="00633353" w:rsidP="0063335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7881107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020525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A8C40D8" w14:textId="77777777" w:rsidR="00633353" w:rsidRDefault="00633353" w:rsidP="0063335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21 July 2023</w:t>
      </w:r>
    </w:p>
    <w:p w14:paraId="30E7374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51148" w14:textId="77777777" w:rsidR="00633353" w:rsidRDefault="00633353" w:rsidP="009139A6">
      <w:r>
        <w:separator/>
      </w:r>
    </w:p>
  </w:endnote>
  <w:endnote w:type="continuationSeparator" w:id="0">
    <w:p w14:paraId="05D76FDA" w14:textId="77777777" w:rsidR="00633353" w:rsidRDefault="006333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F13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6AA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18E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FCD92" w14:textId="77777777" w:rsidR="00633353" w:rsidRDefault="00633353" w:rsidP="009139A6">
      <w:r>
        <w:separator/>
      </w:r>
    </w:p>
  </w:footnote>
  <w:footnote w:type="continuationSeparator" w:id="0">
    <w:p w14:paraId="576E89AF" w14:textId="77777777" w:rsidR="00633353" w:rsidRDefault="006333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883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24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B5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353"/>
    <w:rsid w:val="000666E0"/>
    <w:rsid w:val="002510B7"/>
    <w:rsid w:val="005C130B"/>
    <w:rsid w:val="0063335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AF9EF"/>
  <w15:chartTrackingRefBased/>
  <w15:docId w15:val="{A77F3E88-BB29-4FFF-B725-4FA36561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2023-08-28T07:23:00Z</dcterms:created>
  <dcterms:modified xsi:type="dcterms:W3CDTF">2023-08-28T07:23:00Z</dcterms:modified>
</cp:coreProperties>
</file>